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09.05.2017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B26C8" w:rsidRPr="008978B2" w:rsidRDefault="003B26C8" w:rsidP="005970D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3B26C8" w:rsidRDefault="003B26C8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B26C8" w:rsidRPr="009777B6" w:rsidRDefault="003B26C8" w:rsidP="009777B6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B26C8" w:rsidRPr="009777B6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müzik-sanat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B26C8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Pr="008978B2" w:rsidRDefault="003B26C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3B26C8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B26C8" w:rsidRPr="008978B2" w:rsidRDefault="003B26C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B26C8" w:rsidRDefault="003B26C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B26C8" w:rsidRDefault="003B26C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B26C8" w:rsidRPr="00EF689B" w:rsidRDefault="003B26C8" w:rsidP="00EF689B"/>
    <w:p w:rsidR="003B26C8" w:rsidRDefault="003B26C8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3B26C8" w:rsidRPr="00AD188D" w:rsidRDefault="003B26C8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3B26C8" w:rsidRPr="00436F22" w:rsidRDefault="003B26C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Müzik-sanat bütünleştirilmiş etkinlik 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3B26C8" w:rsidRDefault="003B26C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3B26C8" w:rsidRPr="00436F22" w:rsidRDefault="003B26C8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3B26C8" w:rsidRPr="00BB3A48" w:rsidRDefault="003B26C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3B26C8" w:rsidRDefault="003B26C8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3B26C8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B26C8" w:rsidRDefault="003B26C8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3B26C8" w:rsidRPr="00CD2569" w:rsidRDefault="003B26C8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3B26C8" w:rsidRPr="00CD2569" w:rsidRDefault="003B26C8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424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3B26C8" w:rsidRDefault="003B26C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B26C8" w:rsidRDefault="003B26C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B26C8" w:rsidRDefault="003B26C8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3B26C8" w:rsidRPr="00312E45" w:rsidRDefault="003B26C8" w:rsidP="009777B6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3B26C8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3B26C8" w:rsidRPr="00312E45" w:rsidRDefault="003B26C8" w:rsidP="009777B6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3B26C8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3B26C8" w:rsidRPr="00312E45" w:rsidRDefault="003B26C8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B26C8" w:rsidRPr="00BB3A48" w:rsidRDefault="003B26C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B26C8" w:rsidRPr="00BB3A48" w:rsidRDefault="003B26C8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C5A19">
        <w:rPr>
          <w:rFonts w:ascii="Comic Sans MS" w:hAnsi="Comic Sans MS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99.5pt">
            <v:imagedata r:id="rId7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5C5A19">
        <w:rPr>
          <w:rFonts w:ascii="Comic Sans MS" w:hAnsi="Comic Sans MS"/>
          <w:sz w:val="20"/>
          <w:szCs w:val="20"/>
        </w:rPr>
        <w:pict>
          <v:shape id="_x0000_i1026" type="#_x0000_t75" style="width:369pt;height:195.75pt">
            <v:imagedata r:id="rId8" o:title=""/>
          </v:shape>
        </w:pict>
      </w: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sanat etkinliği çalışması için ön hazırlıklar tamamlanır. Kartonlarla polis-itfaiyeci-doktor kuklaları yapılır ve numaraları gövdesine yapıştırılır.  Tamamlanan kuklalarla acil dururm telefonları köşesi hazırlanabilir. </w:t>
      </w:r>
    </w:p>
    <w:p w:rsidR="003B26C8" w:rsidRDefault="003B26C8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B26C8" w:rsidRDefault="003B26C8" w:rsidP="00890E89">
      <w:r>
        <w:rPr>
          <w:noProof/>
        </w:rPr>
        <w:pict>
          <v:shape id="Text Box 7" o:spid="_x0000_s1028" type="#_x0000_t202" style="position:absolute;margin-left:346.15pt;margin-top:16.85pt;width:352.5pt;height:52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3B26C8" w:rsidRPr="009322A4" w:rsidRDefault="003B26C8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vde de acil durum telefonlarını hatırlatınız , ezberlemesine yardımcı olunuz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5.6pt;margin-top:16.85pt;width:335.25pt;height:114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3B26C8" w:rsidRDefault="003B26C8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3B26C8" w:rsidRPr="00C36564" w:rsidRDefault="003B26C8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3B26C8" w:rsidRDefault="003B26C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3B26C8" w:rsidRPr="00890E89" w:rsidRDefault="003B26C8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3B26C8" w:rsidRPr="00436F22" w:rsidRDefault="003B26C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3B26C8" w:rsidRPr="00436F22" w:rsidRDefault="003B26C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3B26C8" w:rsidRDefault="003B26C8" w:rsidP="00890E89"/>
    <w:p w:rsidR="003B26C8" w:rsidRDefault="003B26C8" w:rsidP="00890E89"/>
    <w:p w:rsidR="003B26C8" w:rsidRDefault="003B26C8" w:rsidP="00890E89">
      <w:r>
        <w:rPr>
          <w:noProof/>
        </w:rPr>
        <w:pict>
          <v:shape id="Text Box 9" o:spid="_x0000_s1030" type="#_x0000_t202" style="position:absolute;margin-left:346.15pt;margin-top:5.5pt;width:357pt;height:49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3B26C8" w:rsidRPr="007706DB" w:rsidRDefault="003B26C8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3B26C8" w:rsidRDefault="003B26C8" w:rsidP="00890E89"/>
    <w:p w:rsidR="003B26C8" w:rsidRPr="00890E89" w:rsidRDefault="003B26C8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bookmarkStart w:id="0" w:name="_GoBack"/>
      <w:bookmarkEnd w:id="0"/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3B26C8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3B26C8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3B26C8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3B26C8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3B26C8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3B26C8" w:rsidRPr="009322A4" w:rsidRDefault="003B26C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7.sayı/18.19.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3B26C8" w:rsidRPr="009322A4" w:rsidSect="00D77DC0">
      <w:footerReference w:type="default" r:id="rId9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6C8" w:rsidRDefault="003B26C8" w:rsidP="00806A98">
      <w:pPr>
        <w:spacing w:after="0" w:line="240" w:lineRule="auto"/>
      </w:pPr>
      <w:r>
        <w:separator/>
      </w:r>
    </w:p>
  </w:endnote>
  <w:endnote w:type="continuationSeparator" w:id="0">
    <w:p w:rsidR="003B26C8" w:rsidRDefault="003B26C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6C8" w:rsidRDefault="003B26C8">
    <w:pPr>
      <w:pStyle w:val="Footer"/>
    </w:pPr>
  </w:p>
  <w:p w:rsidR="003B26C8" w:rsidRDefault="003B26C8">
    <w:pPr>
      <w:pStyle w:val="Footer"/>
    </w:pPr>
  </w:p>
  <w:p w:rsidR="003B26C8" w:rsidRDefault="003B26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6C8" w:rsidRDefault="003B26C8" w:rsidP="00806A98">
      <w:pPr>
        <w:spacing w:after="0" w:line="240" w:lineRule="auto"/>
      </w:pPr>
      <w:r>
        <w:separator/>
      </w:r>
    </w:p>
  </w:footnote>
  <w:footnote w:type="continuationSeparator" w:id="0">
    <w:p w:rsidR="003B26C8" w:rsidRDefault="003B26C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134AD"/>
    <w:rsid w:val="00216154"/>
    <w:rsid w:val="002201E3"/>
    <w:rsid w:val="002A1BCC"/>
    <w:rsid w:val="002B5687"/>
    <w:rsid w:val="002C40DB"/>
    <w:rsid w:val="002C4D8E"/>
    <w:rsid w:val="0030759F"/>
    <w:rsid w:val="00312E45"/>
    <w:rsid w:val="00382F38"/>
    <w:rsid w:val="003A2AC5"/>
    <w:rsid w:val="003B26C8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360B"/>
    <w:rsid w:val="00527203"/>
    <w:rsid w:val="005364CF"/>
    <w:rsid w:val="005478C4"/>
    <w:rsid w:val="00577744"/>
    <w:rsid w:val="0057788E"/>
    <w:rsid w:val="00577EBE"/>
    <w:rsid w:val="0059067C"/>
    <w:rsid w:val="005970D8"/>
    <w:rsid w:val="005B492E"/>
    <w:rsid w:val="005C3EC7"/>
    <w:rsid w:val="005C5442"/>
    <w:rsid w:val="005C5A19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777B6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522C0"/>
    <w:rsid w:val="00B64698"/>
    <w:rsid w:val="00B67CE3"/>
    <w:rsid w:val="00B95EDE"/>
    <w:rsid w:val="00BA482B"/>
    <w:rsid w:val="00BB3A48"/>
    <w:rsid w:val="00BC6104"/>
    <w:rsid w:val="00BE067A"/>
    <w:rsid w:val="00C110B3"/>
    <w:rsid w:val="00C31429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264C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8C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13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238</Words>
  <Characters>1362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2015-07-18T15:06:00Z</dcterms:created>
  <dcterms:modified xsi:type="dcterms:W3CDTF">2016-08-27T20:09:00Z</dcterms:modified>
</cp:coreProperties>
</file>